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1C38ED61" w14:textId="77777777" w:rsidTr="00904071">
        <w:tc>
          <w:tcPr>
            <w:tcW w:w="1311" w:type="dxa"/>
          </w:tcPr>
          <w:p w14:paraId="5B8E2092" w14:textId="77777777" w:rsidR="00F269EC" w:rsidRPr="00844912" w:rsidRDefault="00757AC7" w:rsidP="00F269E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7684655D" w14:textId="77777777" w:rsidR="00757AC7" w:rsidRPr="00844912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031A94E" w14:textId="77777777" w:rsidR="00757AC7" w:rsidRPr="00844912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844912" w14:paraId="2CB4F85B" w14:textId="77777777" w:rsidTr="00844912">
        <w:tc>
          <w:tcPr>
            <w:tcW w:w="1311" w:type="dxa"/>
          </w:tcPr>
          <w:p w14:paraId="49E877BE" w14:textId="77777777" w:rsidR="00844912" w:rsidRPr="00844912" w:rsidRDefault="00844912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76469B32" w14:textId="34A7CFB5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Sistema Emmeti tubo multistrato </w:t>
            </w:r>
            <w:r w:rsidR="007A5895"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Alpert e raccordi Gerpex </w:t>
            </w:r>
            <w:r w:rsidR="003E52CB">
              <w:rPr>
                <w:rFonts w:ascii="Poppins" w:hAnsi="Poppins" w:cs="Poppins"/>
                <w:bCs/>
                <w:sz w:val="20"/>
              </w:rPr>
              <w:t>LBP</w:t>
            </w:r>
          </w:p>
        </w:tc>
        <w:tc>
          <w:tcPr>
            <w:tcW w:w="6101" w:type="dxa"/>
          </w:tcPr>
          <w:p w14:paraId="0DBCD1F1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l’impiego di tubi multistrato, realizzati in polietilene non reticolato ed alluminio spessore minimo 0,2 mm, e relativi raccordi di tenuta in ottone con bussola in acciaio.</w:t>
            </w:r>
          </w:p>
          <w:p w14:paraId="1FCEB8EF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8996D02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10F7CACF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D2C1BF4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70 °C (per impianti operanti con acqua).</w:t>
            </w:r>
          </w:p>
          <w:p w14:paraId="70390E51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57E73FD9" w14:textId="77777777" w:rsid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22FA7210" w14:textId="77777777" w:rsidR="00956AF8" w:rsidRDefault="00956AF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F6E0103" w14:textId="77777777" w:rsidR="00956AF8" w:rsidRDefault="00956AF8" w:rsidP="00956AF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KIWA UNI di sistema (secondo norma UNI EN ISO 21003).</w:t>
            </w:r>
          </w:p>
          <w:p w14:paraId="2A29A536" w14:textId="77777777" w:rsidR="00956AF8" w:rsidRDefault="00956AF8" w:rsidP="00956AF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WRAS di sistema.</w:t>
            </w:r>
          </w:p>
          <w:p w14:paraId="1AB3C948" w14:textId="77777777" w:rsidR="00956AF8" w:rsidRPr="00844912" w:rsidRDefault="00956AF8" w:rsidP="00956AF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DVGW di sistema (secondo norma UNI EN ISO 21003).</w:t>
            </w:r>
          </w:p>
          <w:p w14:paraId="5D893C93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4E5BDF3" w14:textId="24DF7405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7A58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</w:t>
            </w:r>
            <w:r w:rsidR="007A5895">
              <w:rPr>
                <w:rFonts w:ascii="Poppins" w:hAnsi="Poppins" w:cs="Poppins"/>
                <w:b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Alpert e raccordi Gerpex</w:t>
            </w:r>
            <w:r w:rsidR="003E52CB">
              <w:rPr>
                <w:rFonts w:ascii="Poppins" w:hAnsi="Poppins" w:cs="Poppins"/>
                <w:b/>
                <w:bCs/>
                <w:sz w:val="20"/>
              </w:rPr>
              <w:t xml:space="preserve"> LBP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844912" w14:paraId="700694A5" w14:textId="77777777" w:rsidTr="00844912">
        <w:tc>
          <w:tcPr>
            <w:tcW w:w="1311" w:type="dxa"/>
          </w:tcPr>
          <w:p w14:paraId="35A8963F" w14:textId="77777777" w:rsidR="00844912" w:rsidRPr="00844912" w:rsidRDefault="00844912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1F98CAE7" w14:textId="67330011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Sistema Emmeti tubo multistrato </w:t>
            </w:r>
            <w:r w:rsidR="007A5895"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 isolato e raccordi Gerpex</w:t>
            </w:r>
            <w:r w:rsidR="003E52CB">
              <w:rPr>
                <w:rFonts w:ascii="Poppins" w:hAnsi="Poppins" w:cs="Poppins"/>
                <w:bCs/>
                <w:sz w:val="20"/>
              </w:rPr>
              <w:t xml:space="preserve"> LBP</w:t>
            </w:r>
          </w:p>
        </w:tc>
        <w:tc>
          <w:tcPr>
            <w:tcW w:w="6101" w:type="dxa"/>
          </w:tcPr>
          <w:p w14:paraId="43ACB57E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l’impiego di tubi multistrato, realizzati in polietilene non reticolato ed alluminio spessore minimo 0,2 mm, coibentati, e relativi raccordi di tenuta in ottone con bussola in acciaio.</w:t>
            </w:r>
          </w:p>
          <w:p w14:paraId="53BB77BE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9ED8D1D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094B6A41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75 °C (per impianti operanti con acqua).</w:t>
            </w:r>
          </w:p>
          <w:p w14:paraId="2D37F57D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6D186E3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3F30A16F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47ADF98A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84AF148" w14:textId="43ABFBDC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Guaina isolante in polietilene espanso a cellule chiuse, rivestito da una pellicola in LD-PE estruso; conduttività termica (a 40 °C) </w:t>
            </w:r>
            <w:r w:rsidR="007A58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(UNI EN ISO 8497)</w:t>
            </w:r>
            <w:r w:rsidR="009959C1">
              <w:rPr>
                <w:rFonts w:ascii="Poppins" w:hAnsi="Poppins" w:cs="Poppins"/>
                <w:bCs/>
                <w:sz w:val="20"/>
              </w:rPr>
              <w:t>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Classe di reazione al fuoco: CL-S</w:t>
            </w:r>
            <w:proofErr w:type="gramStart"/>
            <w:r w:rsidRPr="00844912">
              <w:rPr>
                <w:rFonts w:ascii="Poppins" w:hAnsi="Poppins" w:cs="Poppins"/>
                <w:bCs/>
                <w:sz w:val="20"/>
              </w:rPr>
              <w:t>1,d</w:t>
            </w:r>
            <w:proofErr w:type="gramEnd"/>
            <w:r w:rsidRPr="00844912">
              <w:rPr>
                <w:rFonts w:ascii="Poppins" w:hAnsi="Poppins" w:cs="Poppins"/>
                <w:bCs/>
                <w:sz w:val="20"/>
              </w:rPr>
              <w:t>0 (EN 13501-1).</w:t>
            </w:r>
          </w:p>
          <w:p w14:paraId="0EBE7F41" w14:textId="77777777" w:rsidR="00A67A09" w:rsidRDefault="00A67A09" w:rsidP="00A67A09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Certificazione KIWA UNI di sistema (secondo norma UNI EN ISO 21003).</w:t>
            </w:r>
          </w:p>
          <w:p w14:paraId="3D248D59" w14:textId="77777777" w:rsidR="00A67A09" w:rsidRDefault="00A67A09" w:rsidP="00A67A09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WRAS di sistema.</w:t>
            </w:r>
          </w:p>
          <w:p w14:paraId="3E4F53AB" w14:textId="77777777" w:rsidR="00A67A09" w:rsidRPr="00844912" w:rsidRDefault="00A67A09" w:rsidP="00A67A09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DVGW di sistema (secondo norma UNI EN ISO 21003).</w:t>
            </w:r>
          </w:p>
          <w:p w14:paraId="6DE1E220" w14:textId="77777777" w:rsidR="00956AF8" w:rsidRPr="00844912" w:rsidRDefault="00956AF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D577A96" w14:textId="650C6B7C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7A58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</w:t>
            </w:r>
            <w:r w:rsidR="002011EE">
              <w:rPr>
                <w:rFonts w:ascii="Poppins" w:hAnsi="Poppins" w:cs="Poppins"/>
                <w:b/>
                <w:bCs/>
                <w:sz w:val="20"/>
              </w:rPr>
              <w:t xml:space="preserve"> EMMETI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Alpert isolato e raccordi Gerpex</w:t>
            </w:r>
            <w:r w:rsidR="003E52CB">
              <w:rPr>
                <w:rFonts w:ascii="Poppins" w:hAnsi="Poppins" w:cs="Poppins"/>
                <w:b/>
                <w:bCs/>
                <w:sz w:val="20"/>
              </w:rPr>
              <w:t xml:space="preserve"> LBP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</w:tbl>
    <w:p w14:paraId="73522E78" w14:textId="77777777" w:rsidR="00CF1135" w:rsidRDefault="00CF1135" w:rsidP="00844912"/>
    <w:p w14:paraId="30A36490" w14:textId="77777777" w:rsidR="00E33F3C" w:rsidRDefault="00E33F3C" w:rsidP="0084491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6232"/>
      </w:tblGrid>
      <w:tr w:rsidR="00844912" w14:paraId="60C3502E" w14:textId="77777777" w:rsidTr="00844912">
        <w:tc>
          <w:tcPr>
            <w:tcW w:w="1271" w:type="dxa"/>
            <w:hideMark/>
          </w:tcPr>
          <w:p w14:paraId="4D5B4891" w14:textId="77777777" w:rsidR="00844912" w:rsidRPr="00844912" w:rsidRDefault="00844912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126" w:type="dxa"/>
            <w:hideMark/>
          </w:tcPr>
          <w:p w14:paraId="41FBB326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232" w:type="dxa"/>
            <w:hideMark/>
          </w:tcPr>
          <w:p w14:paraId="701495CA" w14:textId="77777777" w:rsidR="00844912" w:rsidRPr="00844912" w:rsidRDefault="00844912" w:rsidP="003D5BB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FD55B4" w14:paraId="3075FEF7" w14:textId="77777777" w:rsidTr="00844912">
        <w:tc>
          <w:tcPr>
            <w:tcW w:w="1271" w:type="dxa"/>
            <w:hideMark/>
          </w:tcPr>
          <w:p w14:paraId="44242449" w14:textId="77777777" w:rsidR="00FD55B4" w:rsidRPr="00844912" w:rsidRDefault="00FD55B4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28107002</w:t>
            </w:r>
          </w:p>
        </w:tc>
        <w:tc>
          <w:tcPr>
            <w:tcW w:w="2126" w:type="dxa"/>
            <w:hideMark/>
          </w:tcPr>
          <w:p w14:paraId="3990D54B" w14:textId="57F110FD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 w:rsidR="00563A36"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045370BF" w14:textId="278F79C5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L=100 m</w:t>
            </w:r>
          </w:p>
        </w:tc>
        <w:tc>
          <w:tcPr>
            <w:tcW w:w="6232" w:type="dxa"/>
          </w:tcPr>
          <w:p w14:paraId="2A7B8ADD" w14:textId="70FBE4F4" w:rsidR="00FD55B4" w:rsidRPr="00844912" w:rsidRDefault="00FD55B4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608B1028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51F7C07F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28A0AC8B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37081342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BD79EBF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29F1E213" w14:textId="77777777" w:rsidR="00FD55B4" w:rsidRPr="00844912" w:rsidRDefault="00FD55B4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F7AC0D4" w14:textId="77777777" w:rsidR="00FD55B4" w:rsidRPr="00844912" w:rsidRDefault="00FD55B4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3445B42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C07479C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7E530EE0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536E9418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0077AC8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9FE0E3D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22753438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05611E24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79CDFDBA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6E8BC0AE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026BB3A6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78D79216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010C4B56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7F18A582" w14:textId="77777777" w:rsidR="00405A5D" w:rsidRDefault="00405A5D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870558B" w14:textId="337BE82F" w:rsidR="00405A5D" w:rsidRDefault="00405A5D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 w:rsidR="001B20E2">
              <w:rPr>
                <w:rFonts w:ascii="Poppins" w:hAnsi="Poppins" w:cs="Poppins"/>
                <w:bCs/>
                <w:sz w:val="20"/>
              </w:rPr>
              <w:t xml:space="preserve">EMMETI </w:t>
            </w:r>
            <w:r>
              <w:rPr>
                <w:rFonts w:ascii="Poppins" w:hAnsi="Poppins" w:cs="Poppins"/>
                <w:bCs/>
                <w:sz w:val="20"/>
              </w:rPr>
              <w:t>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</w:t>
            </w:r>
            <w:r w:rsidR="00E33F3C">
              <w:rPr>
                <w:rFonts w:ascii="Poppins" w:hAnsi="Poppins" w:cs="Poppins"/>
                <w:bCs/>
                <w:sz w:val="20"/>
              </w:rPr>
              <w:t>, 26, 32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188EA1C5" w14:textId="77777777" w:rsidR="00405A5D" w:rsidRDefault="00405A5D" w:rsidP="003D5BB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40495C6F" w14:textId="77777777" w:rsidR="005D552A" w:rsidRPr="00A93DC6" w:rsidRDefault="005D552A" w:rsidP="003D5BB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179734AA" w14:textId="5AE7D263" w:rsidR="005D552A" w:rsidRPr="005D552A" w:rsidRDefault="005D552A" w:rsidP="003D5BB3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Certificazione di sistema WRAS</w:t>
            </w:r>
          </w:p>
          <w:p w14:paraId="4FB2D7AA" w14:textId="77777777" w:rsidR="00FD55B4" w:rsidRPr="00844912" w:rsidRDefault="00FD55B4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B088228" w14:textId="35E53BB0" w:rsidR="00FD55B4" w:rsidRPr="00844912" w:rsidRDefault="00FD55B4" w:rsidP="00866EEA">
            <w:pPr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0726B9"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7A5895"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866EEA" w:rsidRPr="00866EEA">
              <w:rPr>
                <w:rFonts w:ascii="Poppins" w:hAnsi="Poppins" w:cs="Poppins"/>
                <w:b/>
                <w:sz w:val="20"/>
              </w:rPr>
              <w:t xml:space="preserve">Tubo </w:t>
            </w:r>
            <w:r w:rsidR="004370A2">
              <w:rPr>
                <w:rFonts w:ascii="Poppins" w:hAnsi="Poppins" w:cs="Poppins"/>
                <w:b/>
                <w:sz w:val="20"/>
              </w:rPr>
              <w:t>EMMETI</w:t>
            </w:r>
            <w:r w:rsidR="00866EEA" w:rsidRPr="00866EEA">
              <w:rPr>
                <w:rFonts w:ascii="Poppins" w:hAnsi="Poppins" w:cs="Poppins"/>
                <w:b/>
                <w:sz w:val="20"/>
              </w:rPr>
              <w:t xml:space="preserve"> Alpert</w:t>
            </w:r>
            <w:r w:rsidR="00866EEA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866EEA" w:rsidRPr="00866EEA">
              <w:rPr>
                <w:rFonts w:ascii="Poppins" w:hAnsi="Poppins" w:cs="Poppins"/>
                <w:b/>
                <w:sz w:val="20"/>
              </w:rPr>
              <w:t xml:space="preserve">16x2 L=100 m </w:t>
            </w:r>
            <w:r w:rsidRPr="00844912">
              <w:rPr>
                <w:rFonts w:ascii="Poppins" w:hAnsi="Poppins" w:cs="Poppins"/>
                <w:b/>
                <w:sz w:val="20"/>
              </w:rPr>
              <w:t>o equivalente.</w:t>
            </w:r>
          </w:p>
        </w:tc>
      </w:tr>
      <w:tr w:rsidR="00FD55B4" w14:paraId="6160C657" w14:textId="77777777" w:rsidTr="00844912">
        <w:tc>
          <w:tcPr>
            <w:tcW w:w="1271" w:type="dxa"/>
            <w:hideMark/>
          </w:tcPr>
          <w:p w14:paraId="39C319AE" w14:textId="77777777" w:rsidR="00FD55B4" w:rsidRPr="00844912" w:rsidRDefault="00FD55B4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28107000</w:t>
            </w:r>
          </w:p>
        </w:tc>
        <w:tc>
          <w:tcPr>
            <w:tcW w:w="2126" w:type="dxa"/>
            <w:hideMark/>
          </w:tcPr>
          <w:p w14:paraId="559BD994" w14:textId="77777777" w:rsidR="001B20E2" w:rsidRPr="00844912" w:rsidRDefault="001B20E2" w:rsidP="001B20E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</w:t>
            </w:r>
            <w:r>
              <w:rPr>
                <w:rFonts w:ascii="Poppins" w:hAnsi="Poppins" w:cs="Poppins"/>
                <w:bCs/>
                <w:sz w:val="20"/>
              </w:rPr>
              <w:t>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48EDAAF0" w14:textId="56F6F661" w:rsidR="00FD55B4" w:rsidRPr="00844912" w:rsidRDefault="001B20E2" w:rsidP="001B20E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L=200 m</w:t>
            </w:r>
          </w:p>
        </w:tc>
        <w:tc>
          <w:tcPr>
            <w:tcW w:w="6232" w:type="dxa"/>
          </w:tcPr>
          <w:p w14:paraId="4C450A2F" w14:textId="394A93E0" w:rsidR="00FD55B4" w:rsidRPr="00844912" w:rsidRDefault="00FD55B4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0FA49B86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38EF0D1E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5D6FC88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63A2D5EE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78F5F435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0EA692E9" w14:textId="77777777" w:rsidR="00FD55B4" w:rsidRPr="00844912" w:rsidRDefault="00FD55B4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75EBFA6" w14:textId="77777777" w:rsidR="00FD55B4" w:rsidRPr="00844912" w:rsidRDefault="00FD55B4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8EB1652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69B8DEC7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744767C9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72656EA5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33DB817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61CC0E04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6C428A1D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4FB9727F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186A44A3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FD7D42B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55F33CE0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6F73539C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200 metri</w:t>
            </w:r>
          </w:p>
          <w:p w14:paraId="365B79A4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6E5646B1" w14:textId="77777777" w:rsidR="00FD55B4" w:rsidRDefault="00FD55B4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84A7CE8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1CA6A4F4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4012E1DB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2F6F77C2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5ECD7DC1" w14:textId="77777777" w:rsidR="003D5BB3" w:rsidRPr="00844912" w:rsidRDefault="003D5BB3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EE2E464" w14:textId="2AFEFD6F" w:rsidR="00FD55B4" w:rsidRPr="00844912" w:rsidRDefault="007C6CE6" w:rsidP="003D5BB3">
            <w:pPr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1108DE">
              <w:rPr>
                <w:rFonts w:ascii="Poppins" w:hAnsi="Poppins" w:cs="Poppins"/>
                <w:b/>
                <w:sz w:val="20"/>
              </w:rPr>
              <w:t>Tubo</w:t>
            </w:r>
            <w:r w:rsidRPr="000A108B">
              <w:rPr>
                <w:rFonts w:ascii="Poppins" w:hAnsi="Poppins" w:cs="Poppins"/>
                <w:b/>
                <w:sz w:val="20"/>
              </w:rPr>
              <w:t xml:space="preserve"> EMMETI Alpert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0A108B">
              <w:rPr>
                <w:rFonts w:ascii="Poppins" w:hAnsi="Poppins" w:cs="Poppins"/>
                <w:b/>
                <w:sz w:val="20"/>
              </w:rPr>
              <w:t>16x2 L=200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FD55B4" w14:paraId="4B79EB45" w14:textId="77777777" w:rsidTr="00844912">
        <w:tc>
          <w:tcPr>
            <w:tcW w:w="1271" w:type="dxa"/>
            <w:hideMark/>
          </w:tcPr>
          <w:p w14:paraId="58A5D4BD" w14:textId="77777777" w:rsidR="00FD55B4" w:rsidRPr="00844912" w:rsidRDefault="00FD55B4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28107004</w:t>
            </w:r>
          </w:p>
        </w:tc>
        <w:tc>
          <w:tcPr>
            <w:tcW w:w="2126" w:type="dxa"/>
            <w:hideMark/>
          </w:tcPr>
          <w:p w14:paraId="79A3A1E5" w14:textId="77777777" w:rsidR="0006702E" w:rsidRPr="00844912" w:rsidRDefault="0006702E" w:rsidP="0006702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108DE">
              <w:rPr>
                <w:rFonts w:ascii="Poppins" w:hAnsi="Poppins" w:cs="Poppins"/>
                <w:bCs/>
                <w:sz w:val="20"/>
              </w:rPr>
              <w:t>Tubo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4DCF5C92" w14:textId="1586C9AD" w:rsidR="00FD55B4" w:rsidRPr="00844912" w:rsidRDefault="0006702E" w:rsidP="0006702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L=500 m</w:t>
            </w:r>
          </w:p>
        </w:tc>
        <w:tc>
          <w:tcPr>
            <w:tcW w:w="6232" w:type="dxa"/>
          </w:tcPr>
          <w:p w14:paraId="71E10EDF" w14:textId="0F13B4A2" w:rsidR="00FD55B4" w:rsidRPr="00844912" w:rsidRDefault="00FD55B4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62047D51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61487373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Strato di connessione che unisce il tubo interno al tubo di alluminio</w:t>
            </w:r>
          </w:p>
          <w:p w14:paraId="3381F99D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1C51D906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0AFF7E9E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06A93929" w14:textId="77777777" w:rsidR="00FD55B4" w:rsidRPr="00844912" w:rsidRDefault="00FD55B4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502917E" w14:textId="77777777" w:rsidR="00FD55B4" w:rsidRPr="00844912" w:rsidRDefault="00FD55B4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E946011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BE084F7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2F59B925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202089E0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414F9CF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3C04F04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3A43DF8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EEA3420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39DE9215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A96FD08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7D75E7BB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2F47EA3E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500 metri</w:t>
            </w:r>
          </w:p>
          <w:p w14:paraId="74F2295B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09298A4A" w14:textId="77777777" w:rsidR="00FD55B4" w:rsidRDefault="00FD55B4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409486E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032C81ED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5D810C08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3AB76BD2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7B13449F" w14:textId="77777777" w:rsidR="003D5BB3" w:rsidRPr="00844912" w:rsidRDefault="003D5BB3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9AAE0AC" w14:textId="313F3FC5" w:rsidR="00FD55B4" w:rsidRPr="00844912" w:rsidRDefault="00FD55B4" w:rsidP="0006702E">
            <w:pPr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0726B9"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7A5895"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06702E" w:rsidRPr="0006702E">
              <w:rPr>
                <w:rFonts w:ascii="Poppins" w:hAnsi="Poppins" w:cs="Poppins"/>
                <w:b/>
                <w:sz w:val="20"/>
              </w:rPr>
              <w:t>Tubo EMMETI Alpert</w:t>
            </w:r>
            <w:r w:rsidR="0006702E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06702E" w:rsidRPr="0006702E">
              <w:rPr>
                <w:rFonts w:ascii="Poppins" w:hAnsi="Poppins" w:cs="Poppins"/>
                <w:b/>
                <w:sz w:val="20"/>
              </w:rPr>
              <w:t>16x2 L=500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FD55B4" w14:paraId="766CE1E9" w14:textId="77777777" w:rsidTr="00844912">
        <w:tc>
          <w:tcPr>
            <w:tcW w:w="1271" w:type="dxa"/>
            <w:hideMark/>
          </w:tcPr>
          <w:p w14:paraId="1F43862B" w14:textId="77777777" w:rsidR="00FD55B4" w:rsidRPr="00844912" w:rsidRDefault="00FD55B4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28107016</w:t>
            </w:r>
          </w:p>
        </w:tc>
        <w:tc>
          <w:tcPr>
            <w:tcW w:w="2126" w:type="dxa"/>
            <w:hideMark/>
          </w:tcPr>
          <w:p w14:paraId="23BA3230" w14:textId="77777777" w:rsidR="005A683B" w:rsidRPr="00844912" w:rsidRDefault="005A683B" w:rsidP="005A683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29750C3F" w14:textId="3924149C" w:rsidR="00FD55B4" w:rsidRPr="00844912" w:rsidRDefault="005A683B" w:rsidP="005A683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L=100 m</w:t>
            </w:r>
          </w:p>
        </w:tc>
        <w:tc>
          <w:tcPr>
            <w:tcW w:w="6232" w:type="dxa"/>
          </w:tcPr>
          <w:p w14:paraId="28B8A502" w14:textId="672ABD0B" w:rsidR="00FD55B4" w:rsidRPr="00844912" w:rsidRDefault="00FD55B4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20x2 (diametro esterno 20 mm; spessore 2 mm) costituito da:</w:t>
            </w:r>
          </w:p>
          <w:p w14:paraId="4E9EFED7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44A35206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88E9ACD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21D59685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19FC4350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7DAF031D" w14:textId="77777777" w:rsidR="00FD55B4" w:rsidRPr="00844912" w:rsidRDefault="00FD55B4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E17726F" w14:textId="77777777" w:rsidR="00FD55B4" w:rsidRPr="00844912" w:rsidRDefault="00FD55B4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lastRenderedPageBreak/>
              <w:t>Dati tecnici:</w:t>
            </w:r>
          </w:p>
          <w:p w14:paraId="248DF2C1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7562F8BB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70ED1F7B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53DDB422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39852DA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5AF340F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5D6D0C7F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B855774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578C586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053E6AFE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69B466C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4DE98742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12F6C9A5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20A26A2D" w14:textId="77777777" w:rsidR="00FD55B4" w:rsidRDefault="00FD55B4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CD0120D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7551397D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4817562A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42515682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6CE780F7" w14:textId="77777777" w:rsidR="003D5BB3" w:rsidRPr="00844912" w:rsidRDefault="003D5BB3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1D012C6" w14:textId="4EAD9B65" w:rsidR="00FD55B4" w:rsidRPr="00844912" w:rsidRDefault="00FD55B4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0726B9"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7A5895"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693B32" w:rsidRPr="00693B32">
              <w:rPr>
                <w:rFonts w:ascii="Poppins" w:hAnsi="Poppins" w:cs="Poppins"/>
                <w:b/>
                <w:sz w:val="20"/>
              </w:rPr>
              <w:t>Tubo EMMETI Alpert 20x2 L=100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FD55B4" w14:paraId="41FFDB9E" w14:textId="77777777" w:rsidTr="00844912">
        <w:tc>
          <w:tcPr>
            <w:tcW w:w="1271" w:type="dxa"/>
            <w:hideMark/>
          </w:tcPr>
          <w:p w14:paraId="4A239963" w14:textId="77777777" w:rsidR="00FD55B4" w:rsidRPr="00844912" w:rsidRDefault="00FD55B4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28107018</w:t>
            </w:r>
          </w:p>
        </w:tc>
        <w:tc>
          <w:tcPr>
            <w:tcW w:w="2126" w:type="dxa"/>
            <w:hideMark/>
          </w:tcPr>
          <w:p w14:paraId="50D93A1A" w14:textId="77777777" w:rsidR="006B6408" w:rsidRPr="00844912" w:rsidRDefault="006B6408" w:rsidP="006B640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33957619" w14:textId="3896D2C9" w:rsidR="00FD55B4" w:rsidRPr="00844912" w:rsidRDefault="006B6408" w:rsidP="006B640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L=240 m</w:t>
            </w:r>
          </w:p>
        </w:tc>
        <w:tc>
          <w:tcPr>
            <w:tcW w:w="6232" w:type="dxa"/>
          </w:tcPr>
          <w:p w14:paraId="46EEE80C" w14:textId="79261457" w:rsidR="00FD55B4" w:rsidRPr="00844912" w:rsidRDefault="00FD55B4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</w:t>
            </w:r>
            <w:r w:rsidR="00F46679">
              <w:rPr>
                <w:rFonts w:ascii="Poppins" w:hAnsi="Poppins" w:cs="Poppins"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 w:rsidR="00F46679">
              <w:rPr>
                <w:rFonts w:ascii="Poppins" w:hAnsi="Poppins" w:cs="Poppins"/>
                <w:bCs/>
                <w:sz w:val="20"/>
              </w:rPr>
              <w:t>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2</w:t>
            </w:r>
            <w:r w:rsidR="00F46679">
              <w:rPr>
                <w:rFonts w:ascii="Poppins" w:hAnsi="Poppins" w:cs="Poppins"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 w:rsidR="00F46679">
              <w:rPr>
                <w:rFonts w:ascii="Poppins" w:hAnsi="Poppins" w:cs="Poppins"/>
                <w:bCs/>
                <w:sz w:val="20"/>
              </w:rPr>
              <w:t>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5648F2B1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47936471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C810B5A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7D9D86C2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1F47C57A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F6F9CAF" w14:textId="77777777" w:rsidR="00FD55B4" w:rsidRPr="00844912" w:rsidRDefault="00FD55B4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7DAA45E" w14:textId="77777777" w:rsidR="00FD55B4" w:rsidRPr="00844912" w:rsidRDefault="00FD55B4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9E065DE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62C7568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72A0D605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F3F6359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34B88C9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03CB4BBC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29250E11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Conducibilità termica: 0.45 W/m °C</w:t>
            </w:r>
          </w:p>
          <w:p w14:paraId="0D997770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5387C30A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A52336F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5E8BEE8E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394BB77F" w14:textId="038C582B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rotolo: </w:t>
            </w:r>
            <w:r w:rsidR="00F46679">
              <w:rPr>
                <w:rFonts w:ascii="Poppins" w:hAnsi="Poppins" w:cs="Poppins"/>
                <w:sz w:val="20"/>
              </w:rPr>
              <w:t>240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28CB4AEB" w14:textId="77777777" w:rsidR="00FD55B4" w:rsidRPr="00844912" w:rsidRDefault="00FD55B4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1A05F3AA" w14:textId="77777777" w:rsidR="00FD55B4" w:rsidRDefault="00FD55B4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E61C974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287A26D5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71307BFD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6C11851B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27AACC74" w14:textId="77777777" w:rsidR="003D5BB3" w:rsidRPr="00844912" w:rsidRDefault="003D5BB3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1616F83" w14:textId="3FCD8E9A" w:rsidR="00FD55B4" w:rsidRPr="00844912" w:rsidRDefault="00FD55B4" w:rsidP="006B6408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0726B9"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7A5895"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6B6408" w:rsidRPr="006B6408">
              <w:rPr>
                <w:rFonts w:ascii="Poppins" w:hAnsi="Poppins" w:cs="Poppins"/>
                <w:b/>
                <w:sz w:val="20"/>
              </w:rPr>
              <w:t>Tubo EMMETI Alpert</w:t>
            </w:r>
            <w:r w:rsidR="006B6408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6B6408" w:rsidRPr="006B6408">
              <w:rPr>
                <w:rFonts w:ascii="Poppins" w:hAnsi="Poppins" w:cs="Poppins"/>
                <w:b/>
                <w:sz w:val="20"/>
              </w:rPr>
              <w:t>20x2 L=240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3A7CA9" w14:paraId="206C3DBB" w14:textId="77777777" w:rsidTr="00844912">
        <w:tc>
          <w:tcPr>
            <w:tcW w:w="1271" w:type="dxa"/>
          </w:tcPr>
          <w:p w14:paraId="00D3AE89" w14:textId="6EE31FCF" w:rsidR="003A7CA9" w:rsidRPr="00844912" w:rsidRDefault="003A7CA9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28107006</w:t>
            </w:r>
          </w:p>
        </w:tc>
        <w:tc>
          <w:tcPr>
            <w:tcW w:w="2126" w:type="dxa"/>
          </w:tcPr>
          <w:p w14:paraId="572B3D70" w14:textId="77777777" w:rsidR="00C80CDC" w:rsidRPr="00CF1135" w:rsidRDefault="00C80CDC" w:rsidP="00C80CD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CF1135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>EMMETI</w:t>
            </w:r>
            <w:r w:rsidRPr="00CF1135">
              <w:rPr>
                <w:rFonts w:ascii="Poppins" w:hAnsi="Poppins" w:cs="Poppins"/>
                <w:bCs/>
                <w:sz w:val="20"/>
              </w:rPr>
              <w:t xml:space="preserve"> Alpert</w:t>
            </w:r>
          </w:p>
          <w:p w14:paraId="53DB5B5E" w14:textId="30E0E5E7" w:rsidR="003A7CA9" w:rsidRPr="00CF1135" w:rsidRDefault="00C80CDC" w:rsidP="00C80CD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CF1135">
              <w:rPr>
                <w:rFonts w:ascii="Poppins" w:hAnsi="Poppins" w:cs="Poppins"/>
                <w:bCs/>
                <w:sz w:val="20"/>
              </w:rPr>
              <w:t>26x3 L=50 m</w:t>
            </w:r>
          </w:p>
        </w:tc>
        <w:tc>
          <w:tcPr>
            <w:tcW w:w="6232" w:type="dxa"/>
          </w:tcPr>
          <w:p w14:paraId="1D1777C1" w14:textId="5E2EF186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</w:t>
            </w:r>
            <w:r>
              <w:rPr>
                <w:rFonts w:ascii="Poppins" w:hAnsi="Poppins" w:cs="Poppins"/>
                <w:bCs/>
                <w:sz w:val="20"/>
              </w:rPr>
              <w:t>26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26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2859EE39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D14C2A5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07C07C9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71438DAC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79EEFA7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375CB05C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9E69954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E95188A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1B1C717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C2F8F8E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7A2F808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1228F9A9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48FE7DAB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6627E894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4125F57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6FE063D2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0E62599E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6E14AC48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2A22349A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rotolo: </w:t>
            </w:r>
            <w:r>
              <w:rPr>
                <w:rFonts w:ascii="Poppins" w:hAnsi="Poppins" w:cs="Poppins"/>
                <w:sz w:val="20"/>
              </w:rPr>
              <w:t>5</w:t>
            </w:r>
            <w:r w:rsidRPr="00844912">
              <w:rPr>
                <w:rFonts w:ascii="Poppins" w:hAnsi="Poppins" w:cs="Poppins"/>
                <w:sz w:val="20"/>
              </w:rPr>
              <w:t>0 metri</w:t>
            </w:r>
          </w:p>
          <w:p w14:paraId="7D48C7E4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6C296EC3" w14:textId="77777777" w:rsidR="003A7CA9" w:rsidRDefault="003A7CA9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17A38CB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18E17F04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1DD289EE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31024242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7F0310EF" w14:textId="77777777" w:rsidR="003D5BB3" w:rsidRPr="00844912" w:rsidRDefault="003D5BB3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14CF553" w14:textId="241CD8BC" w:rsidR="003A7CA9" w:rsidRPr="00844912" w:rsidRDefault="003A7CA9" w:rsidP="00C80CD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0726B9"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7A5895"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C80CDC" w:rsidRPr="00C80CDC">
              <w:rPr>
                <w:rFonts w:ascii="Poppins" w:hAnsi="Poppins" w:cs="Poppins"/>
                <w:b/>
                <w:sz w:val="20"/>
              </w:rPr>
              <w:t>Tubo EMMETI Alpert</w:t>
            </w:r>
            <w:r w:rsidR="00C80CD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C80CDC" w:rsidRPr="00C80CDC">
              <w:rPr>
                <w:rFonts w:ascii="Poppins" w:hAnsi="Poppins" w:cs="Poppins"/>
                <w:b/>
                <w:sz w:val="20"/>
              </w:rPr>
              <w:t>26x3 L=50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3A7CA9" w14:paraId="6F080B08" w14:textId="77777777" w:rsidTr="00844912">
        <w:tc>
          <w:tcPr>
            <w:tcW w:w="1271" w:type="dxa"/>
          </w:tcPr>
          <w:p w14:paraId="102CF919" w14:textId="0AED046B" w:rsidR="003A7CA9" w:rsidRPr="00844912" w:rsidRDefault="003A7CA9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28107008</w:t>
            </w:r>
          </w:p>
        </w:tc>
        <w:tc>
          <w:tcPr>
            <w:tcW w:w="2126" w:type="dxa"/>
          </w:tcPr>
          <w:p w14:paraId="4374504A" w14:textId="77777777" w:rsidR="00B651D5" w:rsidRPr="00CF1135" w:rsidRDefault="00B651D5" w:rsidP="00B651D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CF1135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CF1135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285CF559" w14:textId="6038F089" w:rsidR="003A7CA9" w:rsidRPr="00CF1135" w:rsidRDefault="00B651D5" w:rsidP="00B651D5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CF1135">
              <w:rPr>
                <w:rFonts w:ascii="Poppins" w:hAnsi="Poppins" w:cs="Poppins"/>
                <w:bCs/>
                <w:sz w:val="20"/>
              </w:rPr>
              <w:t>32x3 L=50 m</w:t>
            </w:r>
          </w:p>
        </w:tc>
        <w:tc>
          <w:tcPr>
            <w:tcW w:w="6232" w:type="dxa"/>
          </w:tcPr>
          <w:p w14:paraId="1E3AD4F6" w14:textId="0C6FF23A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52089ECF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2FC142F1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2431E5EE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294E8ECA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5C89F1E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3C8D2388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D98E5E3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DB7E1E6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6629007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7E3C1E1A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635BC92C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1C35DC4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EF106E9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FA30942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CA7297B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3EF1AF1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6E95F6D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61FEA433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00EE1CEF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rotolo: </w:t>
            </w:r>
            <w:r>
              <w:rPr>
                <w:rFonts w:ascii="Poppins" w:hAnsi="Poppins" w:cs="Poppins"/>
                <w:sz w:val="20"/>
              </w:rPr>
              <w:t>5</w:t>
            </w:r>
            <w:r w:rsidRPr="00844912">
              <w:rPr>
                <w:rFonts w:ascii="Poppins" w:hAnsi="Poppins" w:cs="Poppins"/>
                <w:sz w:val="20"/>
              </w:rPr>
              <w:t>0 metri</w:t>
            </w:r>
          </w:p>
          <w:p w14:paraId="49D8BF96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1B3AB144" w14:textId="77777777" w:rsidR="003A7CA9" w:rsidRDefault="003A7CA9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904F688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5E728922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6B03D35C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0CD073D9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Certificazione di sistema WRAS</w:t>
            </w:r>
          </w:p>
          <w:p w14:paraId="1210EE3C" w14:textId="77777777" w:rsidR="003D5BB3" w:rsidRPr="00844912" w:rsidRDefault="003D5BB3" w:rsidP="003D5BB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13D12D4" w14:textId="15830EF4" w:rsidR="003A7CA9" w:rsidRPr="00844912" w:rsidRDefault="003A7CA9" w:rsidP="00B651D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0726B9"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7A5895"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B651D5" w:rsidRPr="00B651D5">
              <w:rPr>
                <w:rFonts w:ascii="Poppins" w:hAnsi="Poppins" w:cs="Poppins"/>
                <w:b/>
                <w:sz w:val="20"/>
              </w:rPr>
              <w:t>Tubo EMMETI Alpert</w:t>
            </w:r>
            <w:r w:rsidR="00B651D5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B651D5" w:rsidRPr="00B651D5">
              <w:rPr>
                <w:rFonts w:ascii="Poppins" w:hAnsi="Poppins" w:cs="Poppins"/>
                <w:b/>
                <w:sz w:val="20"/>
              </w:rPr>
              <w:t>32x3 L=50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3A7CA9" w14:paraId="25920BAB" w14:textId="77777777" w:rsidTr="00844912">
        <w:tc>
          <w:tcPr>
            <w:tcW w:w="1271" w:type="dxa"/>
            <w:hideMark/>
          </w:tcPr>
          <w:p w14:paraId="0F990CF3" w14:textId="77777777" w:rsidR="003A7CA9" w:rsidRPr="00844912" w:rsidRDefault="003A7CA9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28107102</w:t>
            </w:r>
          </w:p>
        </w:tc>
        <w:tc>
          <w:tcPr>
            <w:tcW w:w="2126" w:type="dxa"/>
            <w:hideMark/>
          </w:tcPr>
          <w:p w14:paraId="0420DA65" w14:textId="77777777" w:rsidR="00636D3B" w:rsidRPr="00844912" w:rsidRDefault="00636D3B" w:rsidP="00636D3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 rivestito</w:t>
            </w:r>
          </w:p>
          <w:p w14:paraId="78D9C153" w14:textId="7B66F97A" w:rsidR="003A7CA9" w:rsidRPr="00844912" w:rsidRDefault="00636D3B" w:rsidP="00636D3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L=50 m</w:t>
            </w:r>
          </w:p>
        </w:tc>
        <w:tc>
          <w:tcPr>
            <w:tcW w:w="6232" w:type="dxa"/>
          </w:tcPr>
          <w:p w14:paraId="5C7C8FB0" w14:textId="22169ED9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31A138D7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10E6B26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1313884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08520423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D7560A5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2B09810B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6A85A70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3A2538E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CA455C8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177B81BF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782D36AE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2E12B21E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E47F434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4970376C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10AFD7A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4DAB29F4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A756090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40655DF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42191285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56E84F3B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29347F40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E02748B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1F3DDE7A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238CA9F7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666132AF" w14:textId="6FFABAEA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7A58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39E24821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38F5EAB0" w14:textId="77777777" w:rsidR="003A7CA9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33FD070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322C160E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6056E7DB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2B1CF37C" w14:textId="183154E3" w:rsidR="003D5BB3" w:rsidRP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Certificazione di sistema WRAS</w:t>
            </w:r>
          </w:p>
          <w:p w14:paraId="3DEE8F49" w14:textId="77777777" w:rsidR="003D5BB3" w:rsidRPr="00844912" w:rsidRDefault="003D5BB3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D392D77" w14:textId="30ACAAC1" w:rsidR="003A7CA9" w:rsidRPr="00844912" w:rsidRDefault="003A7CA9" w:rsidP="00636D3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7A58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="00636D3B" w:rsidRPr="00636D3B">
              <w:rPr>
                <w:rFonts w:ascii="Poppins" w:hAnsi="Poppins" w:cs="Poppins"/>
                <w:b/>
                <w:bCs/>
                <w:sz w:val="20"/>
              </w:rPr>
              <w:t>Tubo EMMETI Alpert rivestito</w:t>
            </w:r>
            <w:r w:rsidR="00636D3B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636D3B" w:rsidRPr="00636D3B">
              <w:rPr>
                <w:rFonts w:ascii="Poppins" w:hAnsi="Poppins" w:cs="Poppins"/>
                <w:b/>
                <w:bCs/>
                <w:sz w:val="20"/>
              </w:rPr>
              <w:t>16x2 L=50 m</w:t>
            </w:r>
            <w:r w:rsidR="00866EEA" w:rsidRPr="00866EEA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3A7CA9" w14:paraId="0F2E1DB9" w14:textId="77777777" w:rsidTr="00844912">
        <w:tc>
          <w:tcPr>
            <w:tcW w:w="1271" w:type="dxa"/>
            <w:hideMark/>
          </w:tcPr>
          <w:p w14:paraId="6ED66600" w14:textId="77777777" w:rsidR="003A7CA9" w:rsidRPr="00844912" w:rsidRDefault="003A7CA9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28107100</w:t>
            </w:r>
          </w:p>
        </w:tc>
        <w:tc>
          <w:tcPr>
            <w:tcW w:w="2126" w:type="dxa"/>
            <w:hideMark/>
          </w:tcPr>
          <w:p w14:paraId="0DB1CFDA" w14:textId="77777777" w:rsidR="00801F5B" w:rsidRPr="00844912" w:rsidRDefault="00801F5B" w:rsidP="00801F5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 rivestito</w:t>
            </w:r>
          </w:p>
          <w:p w14:paraId="457A7DC2" w14:textId="797F9C75" w:rsidR="003A7CA9" w:rsidRPr="00844912" w:rsidRDefault="00801F5B" w:rsidP="00801F5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L=100 m</w:t>
            </w:r>
          </w:p>
        </w:tc>
        <w:tc>
          <w:tcPr>
            <w:tcW w:w="6232" w:type="dxa"/>
          </w:tcPr>
          <w:p w14:paraId="73299B11" w14:textId="47A9C4E3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1E2EC99F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03F9A8B7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1BCA20B1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3454E039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72AADD8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7B5C07B7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4A0E5EE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BA1850B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811C6BE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2D022225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45E4A4FB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575D3794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2E2A13D7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1F47E83D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4A52A6D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6F596F43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550E4B1C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0644F0F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4339BCC7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190BFF54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7C4EF59B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C312F12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05E7B7CF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258333D4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35680543" w14:textId="698A3405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7A58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729EAC7C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4C4C0662" w14:textId="77777777" w:rsidR="003A7CA9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84382FF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31055232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342F0EAC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0C52B368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Certificazione di sistema WRAS</w:t>
            </w:r>
          </w:p>
          <w:p w14:paraId="6DD0B839" w14:textId="77777777" w:rsidR="003D5BB3" w:rsidRPr="00844912" w:rsidRDefault="003D5BB3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B9DC8D4" w14:textId="2F1CD23A" w:rsidR="003A7CA9" w:rsidRPr="00844912" w:rsidRDefault="003A7CA9" w:rsidP="00801F5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7A58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="00801F5B" w:rsidRPr="00801F5B">
              <w:rPr>
                <w:rFonts w:ascii="Poppins" w:hAnsi="Poppins" w:cs="Poppins"/>
                <w:b/>
                <w:bCs/>
                <w:sz w:val="20"/>
              </w:rPr>
              <w:t>Tubo EMMETI Alpert rivestito</w:t>
            </w:r>
            <w:r w:rsidR="00801F5B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801F5B" w:rsidRPr="00801F5B">
              <w:rPr>
                <w:rFonts w:ascii="Poppins" w:hAnsi="Poppins" w:cs="Poppins"/>
                <w:b/>
                <w:bCs/>
                <w:sz w:val="20"/>
              </w:rPr>
              <w:t>16x2 L=100 m</w:t>
            </w:r>
            <w:r w:rsidR="00866EEA" w:rsidRPr="00866EEA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3A7CA9" w14:paraId="2D22CCD0" w14:textId="77777777" w:rsidTr="00844912">
        <w:tc>
          <w:tcPr>
            <w:tcW w:w="1271" w:type="dxa"/>
            <w:hideMark/>
          </w:tcPr>
          <w:p w14:paraId="7736F83A" w14:textId="77777777" w:rsidR="003A7CA9" w:rsidRPr="00844912" w:rsidRDefault="003A7CA9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28107104</w:t>
            </w:r>
          </w:p>
        </w:tc>
        <w:tc>
          <w:tcPr>
            <w:tcW w:w="2126" w:type="dxa"/>
            <w:hideMark/>
          </w:tcPr>
          <w:p w14:paraId="492222FB" w14:textId="77777777" w:rsidR="00DD1A0A" w:rsidRPr="00844912" w:rsidRDefault="00DD1A0A" w:rsidP="00DD1A0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 rivestito</w:t>
            </w:r>
          </w:p>
          <w:p w14:paraId="6148B68F" w14:textId="3DA4C82E" w:rsidR="003A7CA9" w:rsidRPr="00844912" w:rsidRDefault="00DD1A0A" w:rsidP="00DD1A0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L=50 m</w:t>
            </w:r>
          </w:p>
        </w:tc>
        <w:tc>
          <w:tcPr>
            <w:tcW w:w="6232" w:type="dxa"/>
          </w:tcPr>
          <w:p w14:paraId="67C8E61D" w14:textId="208F1595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20x2 (diametro esterno 20 mm; spessore 2 mm) costituito da:</w:t>
            </w:r>
          </w:p>
          <w:p w14:paraId="2130CED6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687BBB96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6DD84D25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1E14749D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11CA5B5E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B1FDEB2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0AF1953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86B43A4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A22F6A0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6A5C2AC5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6CE1AED1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2EA1FC62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75C094E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40DDB6AC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14B5CD50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1D922DF6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0BF9FD2E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07273C7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11D05743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00B06123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098B2D3F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B537FD6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0D5C11B2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201F8679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74769B42" w14:textId="28907231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7A58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052F21E0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5F6979F2" w14:textId="77777777" w:rsidR="003D5BB3" w:rsidRDefault="003D5BB3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102E499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57088517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7CE6B671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39F20D41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Certificazione di sistema WRAS</w:t>
            </w:r>
          </w:p>
          <w:p w14:paraId="7C333B41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475253F" w14:textId="45A7DDE1" w:rsidR="003A7CA9" w:rsidRPr="00844912" w:rsidRDefault="003A7CA9" w:rsidP="00277BA9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7A58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</w:t>
            </w:r>
            <w:r w:rsidR="00277BA9">
              <w:t xml:space="preserve"> </w:t>
            </w:r>
            <w:r w:rsidR="00277BA9" w:rsidRPr="00277BA9">
              <w:rPr>
                <w:rFonts w:ascii="Poppins" w:hAnsi="Poppins" w:cs="Poppins"/>
                <w:b/>
                <w:bCs/>
                <w:sz w:val="20"/>
              </w:rPr>
              <w:t>Tubo EMMETI Alpert rivestito</w:t>
            </w:r>
            <w:r w:rsidR="00277BA9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277BA9" w:rsidRPr="00277BA9">
              <w:rPr>
                <w:rFonts w:ascii="Poppins" w:hAnsi="Poppins" w:cs="Poppins"/>
                <w:b/>
                <w:bCs/>
                <w:sz w:val="20"/>
              </w:rPr>
              <w:t>20x2 L=50 m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3A7CA9" w14:paraId="416EACB4" w14:textId="77777777" w:rsidTr="00844912">
        <w:tc>
          <w:tcPr>
            <w:tcW w:w="1271" w:type="dxa"/>
            <w:hideMark/>
          </w:tcPr>
          <w:p w14:paraId="2B1802C2" w14:textId="77777777" w:rsidR="003A7CA9" w:rsidRPr="00844912" w:rsidRDefault="003A7CA9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28107106</w:t>
            </w:r>
          </w:p>
        </w:tc>
        <w:tc>
          <w:tcPr>
            <w:tcW w:w="2126" w:type="dxa"/>
            <w:hideMark/>
          </w:tcPr>
          <w:p w14:paraId="495D1BFC" w14:textId="77777777" w:rsidR="003E4ED6" w:rsidRPr="00844912" w:rsidRDefault="003E4ED6" w:rsidP="003E4ED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 rivestito</w:t>
            </w:r>
          </w:p>
          <w:p w14:paraId="3CC9A477" w14:textId="14077EAC" w:rsidR="003A7CA9" w:rsidRPr="00844912" w:rsidRDefault="003E4ED6" w:rsidP="003E4ED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L=50 m</w:t>
            </w:r>
          </w:p>
        </w:tc>
        <w:tc>
          <w:tcPr>
            <w:tcW w:w="6232" w:type="dxa"/>
          </w:tcPr>
          <w:p w14:paraId="75DFEEDE" w14:textId="603C9BF8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20x2 (diametro esterno 20 mm; spessore 2 mm) costituito da:</w:t>
            </w:r>
          </w:p>
          <w:p w14:paraId="2ADBA0A1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46ADFC35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1BB14E2E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7C10F4C7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18B6DBB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4CFD6717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068B420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BD2F024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DD8F910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47D7BD31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3A81ED99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2718F21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498CC5CC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88CF0A9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11F95D29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677B89A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59F1A317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60A9D92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004BB951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741112A4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4E0522F4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61AB8CB" w14:textId="77777777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3A300888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5FC41981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01134A60" w14:textId="78D3DC99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7A58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5C18F68D" w14:textId="77777777" w:rsidR="003A7CA9" w:rsidRPr="00844912" w:rsidRDefault="003A7CA9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44B76979" w14:textId="77777777" w:rsidR="003A7CA9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FA2CA7B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733E9BD5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43ED41B3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7FFE4BA9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Certificazione di sistema WRAS</w:t>
            </w:r>
          </w:p>
          <w:p w14:paraId="22B22621" w14:textId="77777777" w:rsidR="003D5BB3" w:rsidRPr="00844912" w:rsidRDefault="003D5BB3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B561BA0" w14:textId="56470D47" w:rsidR="003A7CA9" w:rsidRPr="00844912" w:rsidRDefault="003A7CA9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7A58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="00851B01" w:rsidRPr="00851B01">
              <w:rPr>
                <w:rFonts w:ascii="Poppins" w:hAnsi="Poppins" w:cs="Poppins"/>
                <w:b/>
                <w:bCs/>
                <w:sz w:val="20"/>
              </w:rPr>
              <w:t>Tubo EMMETI Alpert rivestito 20x2 L=50 m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77170A" w14:paraId="335C1FD5" w14:textId="77777777" w:rsidTr="00844912">
        <w:tc>
          <w:tcPr>
            <w:tcW w:w="1271" w:type="dxa"/>
          </w:tcPr>
          <w:p w14:paraId="56526FE5" w14:textId="61774EE2" w:rsidR="0077170A" w:rsidRPr="00844912" w:rsidRDefault="0077170A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28107208</w:t>
            </w:r>
          </w:p>
        </w:tc>
        <w:tc>
          <w:tcPr>
            <w:tcW w:w="2126" w:type="dxa"/>
          </w:tcPr>
          <w:p w14:paraId="5076532B" w14:textId="77777777" w:rsidR="00DC134C" w:rsidRPr="004B646E" w:rsidRDefault="00DC134C" w:rsidP="00DC134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4B646E">
              <w:rPr>
                <w:rFonts w:ascii="Poppins" w:hAnsi="Poppins" w:cs="Poppins"/>
                <w:bCs/>
                <w:sz w:val="20"/>
              </w:rPr>
              <w:t>Tubo EMMETI Alpert rivestito</w:t>
            </w:r>
          </w:p>
          <w:p w14:paraId="339B830D" w14:textId="6661674B" w:rsidR="0077170A" w:rsidRPr="00DC134C" w:rsidRDefault="00DC134C" w:rsidP="00DC134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4B646E">
              <w:rPr>
                <w:rFonts w:ascii="Poppins" w:hAnsi="Poppins" w:cs="Poppins"/>
                <w:bCs/>
                <w:sz w:val="20"/>
              </w:rPr>
              <w:t>26x3 L=50 m</w:t>
            </w:r>
          </w:p>
        </w:tc>
        <w:tc>
          <w:tcPr>
            <w:tcW w:w="6232" w:type="dxa"/>
          </w:tcPr>
          <w:p w14:paraId="6F64F4BA" w14:textId="2CDF8704" w:rsidR="0077170A" w:rsidRPr="00844912" w:rsidRDefault="0077170A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</w:t>
            </w:r>
            <w:r>
              <w:rPr>
                <w:rFonts w:ascii="Poppins" w:hAnsi="Poppins" w:cs="Poppins"/>
                <w:bCs/>
                <w:sz w:val="20"/>
              </w:rPr>
              <w:t>6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2</w:t>
            </w:r>
            <w:r>
              <w:rPr>
                <w:rFonts w:ascii="Poppins" w:hAnsi="Poppins" w:cs="Poppins"/>
                <w:bCs/>
                <w:sz w:val="20"/>
              </w:rPr>
              <w:t>6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0F0D7D8F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3967F57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F9FDC6A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02D77DA4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1FFBB9B9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710AA14" w14:textId="77777777" w:rsidR="0077170A" w:rsidRPr="00844912" w:rsidRDefault="0077170A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55990C3" w14:textId="77777777" w:rsidR="0077170A" w:rsidRPr="00844912" w:rsidRDefault="0077170A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8137E55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5AB3F5D3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44EA8D59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753D662C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F780FBB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0C003C39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00130E88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621373E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73513C6F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0E885FFE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0D75BE2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00ECA0F5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10E77ECB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1BF7F689" w14:textId="77777777" w:rsidR="0077170A" w:rsidRPr="00844912" w:rsidRDefault="0077170A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2B99B02" w14:textId="77777777" w:rsidR="0077170A" w:rsidRPr="00844912" w:rsidRDefault="0077170A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757C6484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40291AC5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03F4CEB6" w14:textId="354FA69E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7A58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61AAD91B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7257DB77" w14:textId="77777777" w:rsidR="0077170A" w:rsidRDefault="0077170A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BC6A31E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2E6C8001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1377727E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6870143A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Certificazione di sistema WRAS</w:t>
            </w:r>
          </w:p>
          <w:p w14:paraId="679A5030" w14:textId="77777777" w:rsidR="003D5BB3" w:rsidRPr="00844912" w:rsidRDefault="003D5BB3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FFF61E9" w14:textId="08C76F19" w:rsidR="0077170A" w:rsidRPr="00844912" w:rsidRDefault="0077170A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7A58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="000A3412" w:rsidRPr="000A3412">
              <w:rPr>
                <w:rFonts w:ascii="Poppins" w:hAnsi="Poppins" w:cs="Poppins"/>
                <w:b/>
                <w:bCs/>
                <w:sz w:val="20"/>
              </w:rPr>
              <w:t>Tubo EMMETI Alpert rivestito 26x3 L=50 m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77170A" w14:paraId="63F32BD9" w14:textId="77777777" w:rsidTr="00844912">
        <w:tc>
          <w:tcPr>
            <w:tcW w:w="1271" w:type="dxa"/>
          </w:tcPr>
          <w:p w14:paraId="63E22D2D" w14:textId="7E8D39EC" w:rsidR="0077170A" w:rsidRPr="00844912" w:rsidRDefault="0077170A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28107210</w:t>
            </w:r>
          </w:p>
        </w:tc>
        <w:tc>
          <w:tcPr>
            <w:tcW w:w="2126" w:type="dxa"/>
          </w:tcPr>
          <w:p w14:paraId="30593E22" w14:textId="77777777" w:rsidR="00100306" w:rsidRPr="004B646E" w:rsidRDefault="00100306" w:rsidP="0010030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4B646E">
              <w:rPr>
                <w:rFonts w:ascii="Poppins" w:hAnsi="Poppins" w:cs="Poppins"/>
                <w:bCs/>
                <w:sz w:val="20"/>
              </w:rPr>
              <w:t>Tubo EMMETI Alpert rivestito</w:t>
            </w:r>
          </w:p>
          <w:p w14:paraId="76EC0856" w14:textId="6AB16F32" w:rsidR="0077170A" w:rsidRPr="00677A04" w:rsidRDefault="00100306" w:rsidP="0010030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4B646E">
              <w:rPr>
                <w:rFonts w:ascii="Poppins" w:hAnsi="Poppins" w:cs="Poppins"/>
                <w:bCs/>
                <w:sz w:val="20"/>
              </w:rPr>
              <w:t>32x3 L=50 m</w:t>
            </w:r>
          </w:p>
        </w:tc>
        <w:tc>
          <w:tcPr>
            <w:tcW w:w="6232" w:type="dxa"/>
          </w:tcPr>
          <w:p w14:paraId="1FFAC5AF" w14:textId="3E074F7F" w:rsidR="0077170A" w:rsidRPr="00844912" w:rsidRDefault="0077170A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727E8457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7AA7FF87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1A02DD0D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7AE6EAB3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07C6D0F6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714B31A0" w14:textId="77777777" w:rsidR="0077170A" w:rsidRPr="00844912" w:rsidRDefault="0077170A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6CBBB32B" w14:textId="77777777" w:rsidR="0077170A" w:rsidRPr="00844912" w:rsidRDefault="0077170A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7D5761F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6E08B03C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5E5DD186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503BF8E4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280D48C5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20AD8349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B925991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882E58A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50ACE57B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3EC6D63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702D304D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10A2E2CD" w14:textId="1906A5CE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rotolo: </w:t>
            </w:r>
            <w:r>
              <w:rPr>
                <w:rFonts w:ascii="Poppins" w:hAnsi="Poppins" w:cs="Poppins"/>
                <w:sz w:val="20"/>
              </w:rPr>
              <w:t>50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53E38A71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5B430530" w14:textId="77777777" w:rsidR="0077170A" w:rsidRPr="00844912" w:rsidRDefault="0077170A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52AF11C" w14:textId="77777777" w:rsidR="0077170A" w:rsidRPr="00844912" w:rsidRDefault="0077170A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4B707D83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358BE93A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bianca in LD-PE estruso.</w:t>
            </w:r>
          </w:p>
          <w:p w14:paraId="537F195B" w14:textId="635D3AC8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7A58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4DFC963E" w14:textId="77777777" w:rsidR="0077170A" w:rsidRPr="00844912" w:rsidRDefault="0077170A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6E1CAEB9" w14:textId="77777777" w:rsidR="0077170A" w:rsidRDefault="0077170A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5DF7908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2933044B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253889AA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0505FF20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Certificazione di sistema WRAS</w:t>
            </w:r>
          </w:p>
          <w:p w14:paraId="0F5825CB" w14:textId="77777777" w:rsidR="003D5BB3" w:rsidRPr="00844912" w:rsidRDefault="003D5BB3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808C826" w14:textId="7C247459" w:rsidR="0077170A" w:rsidRPr="00844912" w:rsidRDefault="0077170A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7A58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="002A09C2" w:rsidRPr="002A09C2">
              <w:rPr>
                <w:rFonts w:ascii="Poppins" w:hAnsi="Poppins" w:cs="Poppins"/>
                <w:b/>
                <w:bCs/>
                <w:sz w:val="20"/>
              </w:rPr>
              <w:t>Tubo EMMETI Alpert rivestito 32x3 L=50 m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3D55CB" w14:paraId="219184A2" w14:textId="77777777" w:rsidTr="00844912">
        <w:tc>
          <w:tcPr>
            <w:tcW w:w="1271" w:type="dxa"/>
          </w:tcPr>
          <w:p w14:paraId="0C0AFE10" w14:textId="1C64F907" w:rsidR="003D55CB" w:rsidRDefault="003D55CB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</w:t>
            </w:r>
            <w:r>
              <w:rPr>
                <w:rFonts w:ascii="Poppins" w:hAnsi="Poppins" w:cs="Poppins"/>
                <w:bCs/>
                <w:sz w:val="20"/>
              </w:rPr>
              <w:t>08036</w:t>
            </w:r>
          </w:p>
        </w:tc>
        <w:tc>
          <w:tcPr>
            <w:tcW w:w="2126" w:type="dxa"/>
          </w:tcPr>
          <w:p w14:paraId="0F21E876" w14:textId="77777777" w:rsidR="00A25A68" w:rsidRPr="00A25A68" w:rsidRDefault="00A25A68" w:rsidP="00A25A6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A25A68">
              <w:rPr>
                <w:rFonts w:ascii="Poppins" w:hAnsi="Poppins" w:cs="Poppins"/>
                <w:bCs/>
                <w:sz w:val="20"/>
              </w:rPr>
              <w:t>Tubo EMMETI Alpert nudo in barre da 4 metri</w:t>
            </w:r>
          </w:p>
          <w:p w14:paraId="22DFA074" w14:textId="77777777" w:rsidR="00A25A68" w:rsidRPr="00A25A68" w:rsidRDefault="00A25A68" w:rsidP="00A25A6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A25A68">
              <w:rPr>
                <w:rFonts w:ascii="Poppins" w:hAnsi="Poppins" w:cs="Poppins"/>
                <w:bCs/>
                <w:sz w:val="20"/>
              </w:rPr>
              <w:t>26x3</w:t>
            </w:r>
          </w:p>
          <w:p w14:paraId="1CC15ED7" w14:textId="781B54B5" w:rsidR="00064E01" w:rsidRPr="00844912" w:rsidRDefault="00A25A68" w:rsidP="00A25A68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A25A68">
              <w:rPr>
                <w:rFonts w:ascii="Poppins" w:hAnsi="Poppins" w:cs="Poppins"/>
                <w:bCs/>
                <w:sz w:val="20"/>
              </w:rPr>
              <w:t>conf. 40 m</w:t>
            </w:r>
          </w:p>
        </w:tc>
        <w:tc>
          <w:tcPr>
            <w:tcW w:w="6232" w:type="dxa"/>
          </w:tcPr>
          <w:p w14:paraId="4D3080ED" w14:textId="5C46A30B" w:rsidR="003D55CB" w:rsidRPr="00844912" w:rsidRDefault="003D55CB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multistrato nudo in barre da 4 metri </w:t>
            </w:r>
            <w:r>
              <w:rPr>
                <w:rFonts w:ascii="Poppins" w:hAnsi="Poppins" w:cs="Poppins"/>
                <w:bCs/>
                <w:sz w:val="20"/>
              </w:rPr>
              <w:t>26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x3 (diametro esterno </w:t>
            </w:r>
            <w:r>
              <w:rPr>
                <w:rFonts w:ascii="Poppins" w:hAnsi="Poppins" w:cs="Poppins"/>
                <w:bCs/>
                <w:sz w:val="20"/>
              </w:rPr>
              <w:t>26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3 mm) costituito da:</w:t>
            </w:r>
          </w:p>
          <w:p w14:paraId="58CEE3EE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140B0784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62C1591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64442182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24C65D28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68F094B5" w14:textId="77777777" w:rsidR="003D55CB" w:rsidRPr="00844912" w:rsidRDefault="003D55CB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085C109" w14:textId="77777777" w:rsidR="003D55CB" w:rsidRPr="00844912" w:rsidRDefault="003D55CB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64B7BF1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233DD4A8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1613FCDD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7D856DF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818206C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0A09EA9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CF3818C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4BDD4FE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1A0D4F0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215CBA9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0932EF62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0216460B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</w:t>
            </w:r>
            <w:r>
              <w:rPr>
                <w:rFonts w:ascii="Poppins" w:hAnsi="Poppins" w:cs="Poppins"/>
                <w:sz w:val="20"/>
              </w:rPr>
              <w:t>barre</w:t>
            </w:r>
            <w:r w:rsidRPr="00844912">
              <w:rPr>
                <w:rFonts w:ascii="Poppins" w:hAnsi="Poppins" w:cs="Poppins"/>
                <w:sz w:val="20"/>
              </w:rPr>
              <w:t>:</w:t>
            </w:r>
            <w:r>
              <w:rPr>
                <w:rFonts w:ascii="Poppins" w:hAnsi="Poppins" w:cs="Poppins"/>
                <w:sz w:val="20"/>
              </w:rPr>
              <w:t xml:space="preserve"> 4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2B89B365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5CB3E14A" w14:textId="77777777" w:rsidR="003D55CB" w:rsidRDefault="003D55CB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3D9DF82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28604C3B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11592A49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24B7E480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0892D180" w14:textId="77777777" w:rsidR="003D5BB3" w:rsidRPr="00844912" w:rsidRDefault="003D5BB3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1602C55" w14:textId="29041584" w:rsidR="003D55CB" w:rsidRPr="00844912" w:rsidRDefault="003D55CB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7A58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</w:t>
            </w:r>
            <w:r w:rsidR="00A25A68">
              <w:rPr>
                <w:rFonts w:ascii="Poppins" w:hAnsi="Poppins" w:cs="Poppins"/>
                <w:b/>
                <w:bCs/>
                <w:sz w:val="20"/>
              </w:rPr>
              <w:t xml:space="preserve">EMMETI </w:t>
            </w:r>
            <w:r>
              <w:rPr>
                <w:rFonts w:ascii="Poppins" w:hAnsi="Poppins" w:cs="Poppins"/>
                <w:b/>
                <w:bCs/>
                <w:sz w:val="20"/>
              </w:rPr>
              <w:t>Alpert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nudo in barre da 4 metri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26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x3 </w:t>
            </w:r>
            <w:r w:rsidR="002E2126" w:rsidRPr="002E2126">
              <w:rPr>
                <w:rFonts w:ascii="Poppins" w:hAnsi="Poppins" w:cs="Poppins"/>
                <w:b/>
                <w:bCs/>
                <w:sz w:val="20"/>
              </w:rPr>
              <w:t xml:space="preserve">conf. 40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3D55CB" w14:paraId="02DFAAF1" w14:textId="77777777" w:rsidTr="00844912">
        <w:tc>
          <w:tcPr>
            <w:tcW w:w="1271" w:type="dxa"/>
          </w:tcPr>
          <w:p w14:paraId="02E3268F" w14:textId="294F04C7" w:rsidR="003D55CB" w:rsidRDefault="003D55CB" w:rsidP="00A438B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</w:t>
            </w:r>
            <w:r>
              <w:rPr>
                <w:rFonts w:ascii="Poppins" w:hAnsi="Poppins" w:cs="Poppins"/>
                <w:bCs/>
                <w:sz w:val="20"/>
              </w:rPr>
              <w:t>08038</w:t>
            </w:r>
          </w:p>
        </w:tc>
        <w:tc>
          <w:tcPr>
            <w:tcW w:w="2126" w:type="dxa"/>
          </w:tcPr>
          <w:p w14:paraId="26B72D06" w14:textId="343A2670" w:rsidR="003D55CB" w:rsidRPr="00844912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 w:rsidR="00A25A68">
              <w:rPr>
                <w:rFonts w:ascii="Poppins" w:hAnsi="Poppins" w:cs="Poppins"/>
                <w:bCs/>
                <w:sz w:val="20"/>
              </w:rPr>
              <w:t xml:space="preserve">EMMETI </w:t>
            </w:r>
            <w:r>
              <w:rPr>
                <w:rFonts w:ascii="Poppins" w:hAnsi="Poppins" w:cs="Poppins"/>
                <w:bCs/>
                <w:sz w:val="20"/>
              </w:rPr>
              <w:t>Alpert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nudo in barre da 4 metri</w:t>
            </w:r>
          </w:p>
          <w:p w14:paraId="34474129" w14:textId="77777777" w:rsidR="003D55CB" w:rsidRDefault="003D55CB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>x3</w:t>
            </w:r>
          </w:p>
          <w:p w14:paraId="5F4AE78E" w14:textId="0E68D378" w:rsidR="002E2126" w:rsidRPr="00844912" w:rsidRDefault="002E2126" w:rsidP="003D55CB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28 m</w:t>
            </w:r>
          </w:p>
        </w:tc>
        <w:tc>
          <w:tcPr>
            <w:tcW w:w="6232" w:type="dxa"/>
          </w:tcPr>
          <w:p w14:paraId="2E022D37" w14:textId="074176C3" w:rsidR="003D55CB" w:rsidRPr="00844912" w:rsidRDefault="003D55CB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 xml:space="preserve">Tubo multistrato nudo in barre da 4 metri 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x3 (diametro esterno 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3 mm) costituito da:</w:t>
            </w:r>
          </w:p>
          <w:p w14:paraId="248D607D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5EBB5627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Strato di connessione che unisce il tubo interno al tubo di alluminio</w:t>
            </w:r>
          </w:p>
          <w:p w14:paraId="53E4FF97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132E3380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E7A81B3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6CCEA5D0" w14:textId="77777777" w:rsidR="003D55CB" w:rsidRPr="00844912" w:rsidRDefault="003D55CB" w:rsidP="003D5BB3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EBC0B15" w14:textId="77777777" w:rsidR="003D55CB" w:rsidRPr="00844912" w:rsidRDefault="003D55CB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F01FB79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4D20DC36" w14:textId="77777777" w:rsidR="003E3BD7" w:rsidRPr="00844912" w:rsidRDefault="003E3BD7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0ACD3DF" w14:textId="77777777" w:rsidR="003E3BD7" w:rsidRPr="00844912" w:rsidRDefault="003E3BD7" w:rsidP="003D5BB3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0148B3BC" w14:textId="77777777" w:rsidR="003E3BD7" w:rsidRPr="00844912" w:rsidRDefault="003E3BD7" w:rsidP="003D5BB3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035AFE9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26AA35D8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6AE05BC9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C2E1EB6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505D0D26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CCE4D43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3176D0BE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3632D4DA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</w:t>
            </w:r>
            <w:r>
              <w:rPr>
                <w:rFonts w:ascii="Poppins" w:hAnsi="Poppins" w:cs="Poppins"/>
                <w:sz w:val="20"/>
              </w:rPr>
              <w:t>barre</w:t>
            </w:r>
            <w:r w:rsidRPr="00844912">
              <w:rPr>
                <w:rFonts w:ascii="Poppins" w:hAnsi="Poppins" w:cs="Poppins"/>
                <w:sz w:val="20"/>
              </w:rPr>
              <w:t>:</w:t>
            </w:r>
            <w:r>
              <w:rPr>
                <w:rFonts w:ascii="Poppins" w:hAnsi="Poppins" w:cs="Poppins"/>
                <w:sz w:val="20"/>
              </w:rPr>
              <w:t xml:space="preserve"> 4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571C8224" w14:textId="77777777" w:rsidR="003D55CB" w:rsidRPr="00844912" w:rsidRDefault="003D55CB" w:rsidP="003D5BB3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7BB97BD6" w14:textId="77777777" w:rsidR="003D55CB" w:rsidRDefault="003D55CB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A01AB46" w14:textId="77777777" w:rsidR="001B20E2" w:rsidRDefault="001B20E2" w:rsidP="001B20E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0D1472AD" w14:textId="77777777" w:rsidR="001B20E2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64800CF2" w14:textId="77777777" w:rsidR="001B20E2" w:rsidRPr="00A93DC6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1F7D7F4D" w14:textId="77777777" w:rsidR="001B20E2" w:rsidRPr="005D552A" w:rsidRDefault="001B20E2" w:rsidP="001B20E2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01FE9698" w14:textId="77777777" w:rsidR="003D5BB3" w:rsidRPr="00844912" w:rsidRDefault="003D5BB3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7A227DA" w14:textId="0061E069" w:rsidR="003D55CB" w:rsidRPr="00844912" w:rsidRDefault="003D55CB" w:rsidP="003D5BB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7A58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</w:t>
            </w:r>
            <w:r w:rsidR="00A25A68">
              <w:rPr>
                <w:rFonts w:ascii="Poppins" w:hAnsi="Poppins" w:cs="Poppins"/>
                <w:b/>
                <w:bCs/>
                <w:sz w:val="20"/>
              </w:rPr>
              <w:t xml:space="preserve">EMMETI </w:t>
            </w:r>
            <w:r>
              <w:rPr>
                <w:rFonts w:ascii="Poppins" w:hAnsi="Poppins" w:cs="Poppins"/>
                <w:b/>
                <w:bCs/>
                <w:sz w:val="20"/>
              </w:rPr>
              <w:t>Alpert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nudo in barre da 4 metri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32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x3 </w:t>
            </w:r>
            <w:r w:rsidR="002E2126" w:rsidRPr="002E2126">
              <w:rPr>
                <w:rFonts w:ascii="Poppins" w:hAnsi="Poppins" w:cs="Poppins"/>
                <w:b/>
                <w:bCs/>
                <w:sz w:val="20"/>
              </w:rPr>
              <w:t xml:space="preserve">conf. 28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</w:tbl>
    <w:p w14:paraId="651399FA" w14:textId="77777777" w:rsidR="00844912" w:rsidRPr="00A06A5E" w:rsidRDefault="00844912" w:rsidP="00844912"/>
    <w:sectPr w:rsidR="00844912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35FCD" w14:textId="77777777" w:rsidR="008E11D1" w:rsidRDefault="008E11D1">
      <w:r>
        <w:separator/>
      </w:r>
    </w:p>
  </w:endnote>
  <w:endnote w:type="continuationSeparator" w:id="0">
    <w:p w14:paraId="6E77D136" w14:textId="77777777" w:rsidR="008E11D1" w:rsidRDefault="008E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04B7A743" w14:textId="77777777" w:rsidTr="00A67A09">
      <w:tc>
        <w:tcPr>
          <w:tcW w:w="4792" w:type="dxa"/>
        </w:tcPr>
        <w:p w14:paraId="7D56B414" w14:textId="0C80269D" w:rsidR="008C2F88" w:rsidRPr="00C86331" w:rsidRDefault="00220A7F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>
            <w:rPr>
              <w:rFonts w:ascii="Poppins" w:hAnsi="Poppins" w:cs="Poppins"/>
              <w:iCs/>
              <w:sz w:val="16"/>
            </w:rPr>
            <w:t>Tubo</w:t>
          </w:r>
          <w:r w:rsidR="000726B9">
            <w:rPr>
              <w:rFonts w:ascii="Poppins" w:hAnsi="Poppins" w:cs="Poppins"/>
              <w:iCs/>
              <w:sz w:val="16"/>
            </w:rPr>
            <w:t xml:space="preserve"> </w:t>
          </w:r>
          <w:r w:rsidR="00ED40F3">
            <w:rPr>
              <w:rFonts w:ascii="Poppins" w:hAnsi="Poppins" w:cs="Poppins"/>
              <w:iCs/>
              <w:sz w:val="16"/>
            </w:rPr>
            <w:t xml:space="preserve">EMMETI </w:t>
          </w:r>
          <w:r w:rsidR="000726B9">
            <w:rPr>
              <w:rFonts w:ascii="Poppins" w:hAnsi="Poppins" w:cs="Poppins"/>
              <w:iCs/>
              <w:sz w:val="16"/>
            </w:rPr>
            <w:t>Alpert</w:t>
          </w:r>
        </w:p>
      </w:tc>
      <w:tc>
        <w:tcPr>
          <w:tcW w:w="5471" w:type="dxa"/>
        </w:tcPr>
        <w:p w14:paraId="02474F3E" w14:textId="318190DD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470EB8">
            <w:rPr>
              <w:rFonts w:ascii="Poppins" w:hAnsi="Poppins" w:cs="Poppins"/>
              <w:noProof/>
              <w:sz w:val="14"/>
              <w:szCs w:val="14"/>
            </w:rPr>
            <w:t>15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4986F7D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2AD77A0C" wp14:editId="2771EDC9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EBA3D" w14:textId="77777777" w:rsidR="008E11D1" w:rsidRDefault="008E11D1">
      <w:r>
        <w:separator/>
      </w:r>
    </w:p>
  </w:footnote>
  <w:footnote w:type="continuationSeparator" w:id="0">
    <w:p w14:paraId="50233D9B" w14:textId="77777777" w:rsidR="008E11D1" w:rsidRDefault="008E1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A018E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CF897C8" wp14:editId="67E3D7B7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733A5596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1FF253C1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A448B"/>
    <w:multiLevelType w:val="hybridMultilevel"/>
    <w:tmpl w:val="9308188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D6F38"/>
    <w:multiLevelType w:val="hybridMultilevel"/>
    <w:tmpl w:val="CECA959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4437281">
    <w:abstractNumId w:val="13"/>
  </w:num>
  <w:num w:numId="2" w16cid:durableId="1935550686">
    <w:abstractNumId w:val="12"/>
  </w:num>
  <w:num w:numId="3" w16cid:durableId="1648704682">
    <w:abstractNumId w:val="5"/>
  </w:num>
  <w:num w:numId="4" w16cid:durableId="516161636">
    <w:abstractNumId w:val="4"/>
  </w:num>
  <w:num w:numId="5" w16cid:durableId="323318322">
    <w:abstractNumId w:val="10"/>
  </w:num>
  <w:num w:numId="6" w16cid:durableId="1762068663">
    <w:abstractNumId w:val="9"/>
  </w:num>
  <w:num w:numId="7" w16cid:durableId="982589274">
    <w:abstractNumId w:val="7"/>
  </w:num>
  <w:num w:numId="8" w16cid:durableId="359475782">
    <w:abstractNumId w:val="9"/>
  </w:num>
  <w:num w:numId="9" w16cid:durableId="1935816104">
    <w:abstractNumId w:val="0"/>
  </w:num>
  <w:num w:numId="10" w16cid:durableId="1673219842">
    <w:abstractNumId w:val="9"/>
  </w:num>
  <w:num w:numId="11" w16cid:durableId="937524934">
    <w:abstractNumId w:val="15"/>
  </w:num>
  <w:num w:numId="12" w16cid:durableId="272985096">
    <w:abstractNumId w:val="18"/>
  </w:num>
  <w:num w:numId="13" w16cid:durableId="621040654">
    <w:abstractNumId w:val="14"/>
  </w:num>
  <w:num w:numId="14" w16cid:durableId="554858760">
    <w:abstractNumId w:val="8"/>
  </w:num>
  <w:num w:numId="15" w16cid:durableId="1194150825">
    <w:abstractNumId w:val="16"/>
  </w:num>
  <w:num w:numId="16" w16cid:durableId="2001348075">
    <w:abstractNumId w:val="19"/>
  </w:num>
  <w:num w:numId="17" w16cid:durableId="296691571">
    <w:abstractNumId w:val="20"/>
  </w:num>
  <w:num w:numId="18" w16cid:durableId="1644429566">
    <w:abstractNumId w:val="17"/>
  </w:num>
  <w:num w:numId="19" w16cid:durableId="1701316275">
    <w:abstractNumId w:val="1"/>
  </w:num>
  <w:num w:numId="20" w16cid:durableId="1383485700">
    <w:abstractNumId w:val="2"/>
  </w:num>
  <w:num w:numId="21" w16cid:durableId="891383755">
    <w:abstractNumId w:val="11"/>
  </w:num>
  <w:num w:numId="22" w16cid:durableId="1862888116">
    <w:abstractNumId w:val="14"/>
  </w:num>
  <w:num w:numId="23" w16cid:durableId="2102332213">
    <w:abstractNumId w:val="3"/>
  </w:num>
  <w:num w:numId="24" w16cid:durableId="896282737">
    <w:abstractNumId w:val="3"/>
  </w:num>
  <w:num w:numId="25" w16cid:durableId="195781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5ABB"/>
    <w:rsid w:val="0006357A"/>
    <w:rsid w:val="00064E01"/>
    <w:rsid w:val="0006702E"/>
    <w:rsid w:val="000726B9"/>
    <w:rsid w:val="0009136B"/>
    <w:rsid w:val="000A3412"/>
    <w:rsid w:val="000B6932"/>
    <w:rsid w:val="000C1D3B"/>
    <w:rsid w:val="000C2346"/>
    <w:rsid w:val="000C52FA"/>
    <w:rsid w:val="000D598D"/>
    <w:rsid w:val="000F7A52"/>
    <w:rsid w:val="00100306"/>
    <w:rsid w:val="00103A0D"/>
    <w:rsid w:val="00127712"/>
    <w:rsid w:val="001441C6"/>
    <w:rsid w:val="001450AB"/>
    <w:rsid w:val="001620E3"/>
    <w:rsid w:val="00163808"/>
    <w:rsid w:val="00171DAE"/>
    <w:rsid w:val="0019064A"/>
    <w:rsid w:val="0019128E"/>
    <w:rsid w:val="00195A49"/>
    <w:rsid w:val="001B1591"/>
    <w:rsid w:val="001B1A94"/>
    <w:rsid w:val="001B20E2"/>
    <w:rsid w:val="001C6FFE"/>
    <w:rsid w:val="001D365F"/>
    <w:rsid w:val="001E2CC3"/>
    <w:rsid w:val="001F17CE"/>
    <w:rsid w:val="001F782F"/>
    <w:rsid w:val="002011EE"/>
    <w:rsid w:val="00202E21"/>
    <w:rsid w:val="002161C0"/>
    <w:rsid w:val="00220A7F"/>
    <w:rsid w:val="0023000E"/>
    <w:rsid w:val="002346C2"/>
    <w:rsid w:val="00252B6A"/>
    <w:rsid w:val="0025303C"/>
    <w:rsid w:val="00264BCF"/>
    <w:rsid w:val="00277BA9"/>
    <w:rsid w:val="0028448D"/>
    <w:rsid w:val="002862D2"/>
    <w:rsid w:val="0029277E"/>
    <w:rsid w:val="002A09C2"/>
    <w:rsid w:val="002A24F2"/>
    <w:rsid w:val="002A6E11"/>
    <w:rsid w:val="002B5D63"/>
    <w:rsid w:val="002C19F6"/>
    <w:rsid w:val="002D1858"/>
    <w:rsid w:val="002E2126"/>
    <w:rsid w:val="002F5370"/>
    <w:rsid w:val="002F7EEA"/>
    <w:rsid w:val="0030385A"/>
    <w:rsid w:val="00304518"/>
    <w:rsid w:val="00312050"/>
    <w:rsid w:val="003333BC"/>
    <w:rsid w:val="00344430"/>
    <w:rsid w:val="003524C7"/>
    <w:rsid w:val="003559CF"/>
    <w:rsid w:val="00357812"/>
    <w:rsid w:val="00365710"/>
    <w:rsid w:val="00372ECE"/>
    <w:rsid w:val="00377C89"/>
    <w:rsid w:val="003A7CA9"/>
    <w:rsid w:val="003D063F"/>
    <w:rsid w:val="003D55CB"/>
    <w:rsid w:val="003D5BB3"/>
    <w:rsid w:val="003E3BD7"/>
    <w:rsid w:val="003E4ED6"/>
    <w:rsid w:val="003E52CB"/>
    <w:rsid w:val="004014BC"/>
    <w:rsid w:val="00405A5D"/>
    <w:rsid w:val="004130A2"/>
    <w:rsid w:val="00417AF4"/>
    <w:rsid w:val="004272FC"/>
    <w:rsid w:val="00433C12"/>
    <w:rsid w:val="004370A2"/>
    <w:rsid w:val="0044592F"/>
    <w:rsid w:val="00447EFC"/>
    <w:rsid w:val="004706FD"/>
    <w:rsid w:val="00470EB8"/>
    <w:rsid w:val="00474537"/>
    <w:rsid w:val="00481819"/>
    <w:rsid w:val="0048382E"/>
    <w:rsid w:val="004D6D47"/>
    <w:rsid w:val="004E0D75"/>
    <w:rsid w:val="004F1A26"/>
    <w:rsid w:val="00512AF1"/>
    <w:rsid w:val="005235FA"/>
    <w:rsid w:val="00525BAE"/>
    <w:rsid w:val="00530F9B"/>
    <w:rsid w:val="005315F1"/>
    <w:rsid w:val="00536743"/>
    <w:rsid w:val="00562E55"/>
    <w:rsid w:val="00563A36"/>
    <w:rsid w:val="00584984"/>
    <w:rsid w:val="005877A6"/>
    <w:rsid w:val="005A24B5"/>
    <w:rsid w:val="005A683B"/>
    <w:rsid w:val="005C61B9"/>
    <w:rsid w:val="005D552A"/>
    <w:rsid w:val="005E1169"/>
    <w:rsid w:val="005F4B17"/>
    <w:rsid w:val="006008B6"/>
    <w:rsid w:val="006015C2"/>
    <w:rsid w:val="006040F5"/>
    <w:rsid w:val="00605AB6"/>
    <w:rsid w:val="00610639"/>
    <w:rsid w:val="00620C00"/>
    <w:rsid w:val="00636D3B"/>
    <w:rsid w:val="00665813"/>
    <w:rsid w:val="00677A04"/>
    <w:rsid w:val="00683389"/>
    <w:rsid w:val="00693B32"/>
    <w:rsid w:val="006B218C"/>
    <w:rsid w:val="006B29B1"/>
    <w:rsid w:val="006B6408"/>
    <w:rsid w:val="006C14CB"/>
    <w:rsid w:val="006C25BD"/>
    <w:rsid w:val="006D044B"/>
    <w:rsid w:val="006D24B6"/>
    <w:rsid w:val="006D4FDF"/>
    <w:rsid w:val="006E2475"/>
    <w:rsid w:val="006E5C4B"/>
    <w:rsid w:val="006F1812"/>
    <w:rsid w:val="006F1BF2"/>
    <w:rsid w:val="006F6AB3"/>
    <w:rsid w:val="00710BB8"/>
    <w:rsid w:val="00727388"/>
    <w:rsid w:val="0073789C"/>
    <w:rsid w:val="00741AB7"/>
    <w:rsid w:val="00745AB1"/>
    <w:rsid w:val="0074712F"/>
    <w:rsid w:val="00747A89"/>
    <w:rsid w:val="00752FF1"/>
    <w:rsid w:val="00757AC7"/>
    <w:rsid w:val="0076651B"/>
    <w:rsid w:val="0077170A"/>
    <w:rsid w:val="007753FD"/>
    <w:rsid w:val="00775CF3"/>
    <w:rsid w:val="00782096"/>
    <w:rsid w:val="007A5895"/>
    <w:rsid w:val="007A6D9A"/>
    <w:rsid w:val="007B25A8"/>
    <w:rsid w:val="007B5BA3"/>
    <w:rsid w:val="007C6CE6"/>
    <w:rsid w:val="007C7989"/>
    <w:rsid w:val="007D5EC7"/>
    <w:rsid w:val="007E6E02"/>
    <w:rsid w:val="007E7665"/>
    <w:rsid w:val="007F4841"/>
    <w:rsid w:val="008014DD"/>
    <w:rsid w:val="00801F5B"/>
    <w:rsid w:val="0080323F"/>
    <w:rsid w:val="00816F80"/>
    <w:rsid w:val="00830828"/>
    <w:rsid w:val="00844912"/>
    <w:rsid w:val="00844BBC"/>
    <w:rsid w:val="00851B01"/>
    <w:rsid w:val="008574C8"/>
    <w:rsid w:val="00866EEA"/>
    <w:rsid w:val="00867692"/>
    <w:rsid w:val="008804CB"/>
    <w:rsid w:val="008859C6"/>
    <w:rsid w:val="008A2C0A"/>
    <w:rsid w:val="008A5F06"/>
    <w:rsid w:val="008B5587"/>
    <w:rsid w:val="008C2F88"/>
    <w:rsid w:val="008C4EBD"/>
    <w:rsid w:val="008C59E2"/>
    <w:rsid w:val="008D4AFD"/>
    <w:rsid w:val="008E11D1"/>
    <w:rsid w:val="008F2289"/>
    <w:rsid w:val="008F295B"/>
    <w:rsid w:val="00904071"/>
    <w:rsid w:val="00904D36"/>
    <w:rsid w:val="009059BB"/>
    <w:rsid w:val="00923354"/>
    <w:rsid w:val="00931A8A"/>
    <w:rsid w:val="0094047C"/>
    <w:rsid w:val="00942B09"/>
    <w:rsid w:val="00956AF8"/>
    <w:rsid w:val="00985D5F"/>
    <w:rsid w:val="00992282"/>
    <w:rsid w:val="0099452E"/>
    <w:rsid w:val="009959C1"/>
    <w:rsid w:val="009A219D"/>
    <w:rsid w:val="009B269D"/>
    <w:rsid w:val="009B37F1"/>
    <w:rsid w:val="009C0751"/>
    <w:rsid w:val="009C1166"/>
    <w:rsid w:val="009D3135"/>
    <w:rsid w:val="009D51C1"/>
    <w:rsid w:val="009D54F1"/>
    <w:rsid w:val="009D6327"/>
    <w:rsid w:val="009E07DC"/>
    <w:rsid w:val="009E250A"/>
    <w:rsid w:val="009E2742"/>
    <w:rsid w:val="00A01598"/>
    <w:rsid w:val="00A04235"/>
    <w:rsid w:val="00A06A5E"/>
    <w:rsid w:val="00A10C27"/>
    <w:rsid w:val="00A216E2"/>
    <w:rsid w:val="00A25A68"/>
    <w:rsid w:val="00A438BE"/>
    <w:rsid w:val="00A50DCA"/>
    <w:rsid w:val="00A62A77"/>
    <w:rsid w:val="00A62B3D"/>
    <w:rsid w:val="00A67A09"/>
    <w:rsid w:val="00A71AC7"/>
    <w:rsid w:val="00A743FF"/>
    <w:rsid w:val="00A821BB"/>
    <w:rsid w:val="00A93DC6"/>
    <w:rsid w:val="00AC0741"/>
    <w:rsid w:val="00AC44D4"/>
    <w:rsid w:val="00AC648D"/>
    <w:rsid w:val="00AD05EC"/>
    <w:rsid w:val="00AD1706"/>
    <w:rsid w:val="00AD34CF"/>
    <w:rsid w:val="00B310A9"/>
    <w:rsid w:val="00B406A9"/>
    <w:rsid w:val="00B40BE4"/>
    <w:rsid w:val="00B651D5"/>
    <w:rsid w:val="00B66E62"/>
    <w:rsid w:val="00B7475F"/>
    <w:rsid w:val="00B93CD1"/>
    <w:rsid w:val="00BB0104"/>
    <w:rsid w:val="00BB2A5B"/>
    <w:rsid w:val="00BB5C8D"/>
    <w:rsid w:val="00BC1684"/>
    <w:rsid w:val="00BD14D8"/>
    <w:rsid w:val="00BF1E16"/>
    <w:rsid w:val="00C02E1C"/>
    <w:rsid w:val="00C055AD"/>
    <w:rsid w:val="00C203AE"/>
    <w:rsid w:val="00C233C1"/>
    <w:rsid w:val="00C25698"/>
    <w:rsid w:val="00C27DFF"/>
    <w:rsid w:val="00C36C55"/>
    <w:rsid w:val="00C437EE"/>
    <w:rsid w:val="00C55FF9"/>
    <w:rsid w:val="00C57B46"/>
    <w:rsid w:val="00C67FC0"/>
    <w:rsid w:val="00C80CDC"/>
    <w:rsid w:val="00C86331"/>
    <w:rsid w:val="00C93402"/>
    <w:rsid w:val="00CA454E"/>
    <w:rsid w:val="00CB1475"/>
    <w:rsid w:val="00CC31A7"/>
    <w:rsid w:val="00CE7C2F"/>
    <w:rsid w:val="00CF1135"/>
    <w:rsid w:val="00CF683A"/>
    <w:rsid w:val="00D061A5"/>
    <w:rsid w:val="00D079CB"/>
    <w:rsid w:val="00D178ED"/>
    <w:rsid w:val="00D17F30"/>
    <w:rsid w:val="00D2119B"/>
    <w:rsid w:val="00D229AF"/>
    <w:rsid w:val="00D26FD9"/>
    <w:rsid w:val="00D440AE"/>
    <w:rsid w:val="00D62BDF"/>
    <w:rsid w:val="00D72974"/>
    <w:rsid w:val="00D733A7"/>
    <w:rsid w:val="00D832BB"/>
    <w:rsid w:val="00D902A4"/>
    <w:rsid w:val="00DA20FF"/>
    <w:rsid w:val="00DA3646"/>
    <w:rsid w:val="00DB5ECB"/>
    <w:rsid w:val="00DC134C"/>
    <w:rsid w:val="00DD1A0A"/>
    <w:rsid w:val="00DD2E16"/>
    <w:rsid w:val="00DD6B8F"/>
    <w:rsid w:val="00DE5C0B"/>
    <w:rsid w:val="00DF6451"/>
    <w:rsid w:val="00E07577"/>
    <w:rsid w:val="00E17A38"/>
    <w:rsid w:val="00E2669C"/>
    <w:rsid w:val="00E33F3C"/>
    <w:rsid w:val="00E36C49"/>
    <w:rsid w:val="00E42389"/>
    <w:rsid w:val="00E5632D"/>
    <w:rsid w:val="00E67951"/>
    <w:rsid w:val="00E774DD"/>
    <w:rsid w:val="00E94BE3"/>
    <w:rsid w:val="00EA01C8"/>
    <w:rsid w:val="00EA03F2"/>
    <w:rsid w:val="00EB33B9"/>
    <w:rsid w:val="00EC23C8"/>
    <w:rsid w:val="00EC29FF"/>
    <w:rsid w:val="00EC54EB"/>
    <w:rsid w:val="00ED24CF"/>
    <w:rsid w:val="00ED40F3"/>
    <w:rsid w:val="00EF73E5"/>
    <w:rsid w:val="00F0400C"/>
    <w:rsid w:val="00F1215F"/>
    <w:rsid w:val="00F12FCB"/>
    <w:rsid w:val="00F269EC"/>
    <w:rsid w:val="00F37707"/>
    <w:rsid w:val="00F46679"/>
    <w:rsid w:val="00F50021"/>
    <w:rsid w:val="00F50F65"/>
    <w:rsid w:val="00F53758"/>
    <w:rsid w:val="00F60A08"/>
    <w:rsid w:val="00FB5AA6"/>
    <w:rsid w:val="00FC0F49"/>
    <w:rsid w:val="00FD255D"/>
    <w:rsid w:val="00FD4D5D"/>
    <w:rsid w:val="00FD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5F951D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e"/>
    <w:rsid w:val="00844912"/>
    <w:pPr>
      <w:spacing w:before="100" w:beforeAutospacing="1" w:after="100" w:afterAutospacing="1"/>
    </w:pPr>
    <w:rPr>
      <w:rFonts w:ascii="Times New Roman" w:hAnsi="Times New Roman"/>
      <w:szCs w:val="24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rsid w:val="00844912"/>
    <w:rPr>
      <w:rFonts w:ascii="CG Omega" w:hAnsi="CG Omega"/>
      <w:sz w:val="24"/>
      <w:lang w:eastAsia="it-IT"/>
    </w:rPr>
  </w:style>
  <w:style w:type="character" w:customStyle="1" w:styleId="WW-CollegamentoInternet">
    <w:name w:val="WW-Collegamento Internet"/>
    <w:rsid w:val="00844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7505D-E6D4-4748-BB78-E1975457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4</TotalTime>
  <Pages>15</Pages>
  <Words>4052</Words>
  <Characters>19352</Characters>
  <Application>Microsoft Office Word</Application>
  <DocSecurity>0</DocSecurity>
  <Lines>161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23358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9</cp:revision>
  <cp:lastPrinted>2013-11-14T13:48:00Z</cp:lastPrinted>
  <dcterms:created xsi:type="dcterms:W3CDTF">2026-02-26T12:45:00Z</dcterms:created>
  <dcterms:modified xsi:type="dcterms:W3CDTF">2026-02-26T12:49:00Z</dcterms:modified>
</cp:coreProperties>
</file>